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1ECEA3" w14:textId="77777777" w:rsidR="00B627FB" w:rsidRDefault="00B627FB" w:rsidP="00B627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BADNORE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AE9F438" w14:textId="77777777" w:rsidR="00B627FB" w:rsidRDefault="00B627FB" w:rsidP="00B627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Faversham. Glover.</w:t>
      </w:r>
    </w:p>
    <w:p w14:paraId="6C4ADA3D" w14:textId="77777777" w:rsidR="00B627FB" w:rsidRDefault="00B627FB" w:rsidP="00B627FB">
      <w:pPr>
        <w:rPr>
          <w:rFonts w:ascii="Times New Roman" w:hAnsi="Times New Roman" w:cs="Times New Roman"/>
        </w:rPr>
      </w:pPr>
    </w:p>
    <w:p w14:paraId="0EA34475" w14:textId="77777777" w:rsidR="00B627FB" w:rsidRDefault="00B627FB" w:rsidP="00B627FB">
      <w:pPr>
        <w:rPr>
          <w:rFonts w:ascii="Times New Roman" w:hAnsi="Times New Roman" w:cs="Times New Roman"/>
        </w:rPr>
      </w:pPr>
    </w:p>
    <w:p w14:paraId="2885FE5E" w14:textId="77777777" w:rsidR="00B627FB" w:rsidRDefault="00B627FB" w:rsidP="00B627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Philip </w:t>
      </w:r>
      <w:proofErr w:type="spellStart"/>
      <w:r>
        <w:rPr>
          <w:rFonts w:ascii="Times New Roman" w:hAnsi="Times New Roman" w:cs="Times New Roman"/>
        </w:rPr>
        <w:t>Wyllyams</w:t>
      </w:r>
      <w:proofErr w:type="spellEnd"/>
      <w:r>
        <w:rPr>
          <w:rFonts w:ascii="Times New Roman" w:hAnsi="Times New Roman" w:cs="Times New Roman"/>
        </w:rPr>
        <w:t>(q.v.) brought a plaint of debt against him and Henry</w:t>
      </w:r>
    </w:p>
    <w:p w14:paraId="377C2907" w14:textId="77777777" w:rsidR="00B627FB" w:rsidRDefault="00B627FB" w:rsidP="00B627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Swerder</w:t>
      </w:r>
      <w:proofErr w:type="spellEnd"/>
      <w:r>
        <w:rPr>
          <w:rFonts w:ascii="Times New Roman" w:hAnsi="Times New Roman" w:cs="Times New Roman"/>
        </w:rPr>
        <w:t xml:space="preserve"> of Canterbury(q.v.).</w:t>
      </w:r>
    </w:p>
    <w:p w14:paraId="313EB2F5" w14:textId="77777777" w:rsidR="00B627FB" w:rsidRDefault="00B627FB" w:rsidP="00B627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17306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D642A6F" w14:textId="77777777" w:rsidR="00B627FB" w:rsidRDefault="00B627FB" w:rsidP="00B627FB">
      <w:pPr>
        <w:rPr>
          <w:rFonts w:ascii="Times New Roman" w:hAnsi="Times New Roman" w:cs="Times New Roman"/>
        </w:rPr>
      </w:pPr>
    </w:p>
    <w:p w14:paraId="16BCBE77" w14:textId="77777777" w:rsidR="00B627FB" w:rsidRDefault="00B627FB" w:rsidP="00B627FB">
      <w:pPr>
        <w:rPr>
          <w:rFonts w:ascii="Times New Roman" w:hAnsi="Times New Roman" w:cs="Times New Roman"/>
        </w:rPr>
      </w:pPr>
    </w:p>
    <w:p w14:paraId="61E3A269" w14:textId="77777777" w:rsidR="00B627FB" w:rsidRDefault="00B627FB" w:rsidP="00B627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May 2019</w:t>
      </w:r>
    </w:p>
    <w:p w14:paraId="7432AA75" w14:textId="77777777" w:rsidR="006B2F86" w:rsidRPr="00E71FC3" w:rsidRDefault="00B627F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76C968" w14:textId="77777777" w:rsidR="00B627FB" w:rsidRDefault="00B627FB" w:rsidP="00E71FC3">
      <w:r>
        <w:separator/>
      </w:r>
    </w:p>
  </w:endnote>
  <w:endnote w:type="continuationSeparator" w:id="0">
    <w:p w14:paraId="2EECF3DB" w14:textId="77777777" w:rsidR="00B627FB" w:rsidRDefault="00B627F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4B7F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C25126" w14:textId="77777777" w:rsidR="00B627FB" w:rsidRDefault="00B627FB" w:rsidP="00E71FC3">
      <w:r>
        <w:separator/>
      </w:r>
    </w:p>
  </w:footnote>
  <w:footnote w:type="continuationSeparator" w:id="0">
    <w:p w14:paraId="373E4875" w14:textId="77777777" w:rsidR="00B627FB" w:rsidRDefault="00B627F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7FB"/>
    <w:rsid w:val="001A7C09"/>
    <w:rsid w:val="00577BD5"/>
    <w:rsid w:val="00656CBA"/>
    <w:rsid w:val="006A1F77"/>
    <w:rsid w:val="00733BE7"/>
    <w:rsid w:val="00AB52E8"/>
    <w:rsid w:val="00B16D3F"/>
    <w:rsid w:val="00B627FB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3AC67C"/>
  <w15:chartTrackingRefBased/>
  <w15:docId w15:val="{99897946-8227-4880-8FAD-9012F3E81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7F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627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2019-05-30T19:03:00Z</dcterms:created>
  <dcterms:modified xsi:type="dcterms:W3CDTF">2019-05-30T19:04:00Z</dcterms:modified>
</cp:coreProperties>
</file>